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7A" w:rsidRDefault="007A2B7A"/>
    <w:p w:rsidR="007A2B7A" w:rsidRPr="00503374" w:rsidRDefault="007A2B7A" w:rsidP="00503374">
      <w:pPr>
        <w:spacing w:after="0" w:line="240" w:lineRule="auto"/>
        <w:ind w:left="540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03374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A2B7A" w:rsidRPr="00503374" w:rsidRDefault="007A2B7A" w:rsidP="00503374">
      <w:pPr>
        <w:spacing w:after="0" w:line="240" w:lineRule="auto"/>
        <w:ind w:left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3374">
        <w:rPr>
          <w:rFonts w:ascii="Times New Roman" w:hAnsi="Times New Roman" w:cs="Times New Roman"/>
          <w:sz w:val="28"/>
          <w:szCs w:val="28"/>
        </w:rPr>
        <w:t>к решению XLI сессии Совета муниципального образования Выселковский район III созыва</w:t>
      </w:r>
    </w:p>
    <w:p w:rsidR="007A2B7A" w:rsidRPr="00503374" w:rsidRDefault="007A2B7A" w:rsidP="00503374">
      <w:pPr>
        <w:spacing w:after="0" w:line="240" w:lineRule="auto"/>
        <w:ind w:left="540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03374">
        <w:rPr>
          <w:rFonts w:ascii="Times New Roman" w:hAnsi="Times New Roman" w:cs="Times New Roman"/>
          <w:sz w:val="28"/>
          <w:szCs w:val="28"/>
        </w:rPr>
        <w:t>от  17 декабря 2019 года № 2-333</w:t>
      </w:r>
    </w:p>
    <w:p w:rsidR="007A2B7A" w:rsidRPr="00503374" w:rsidRDefault="007A2B7A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7A2B7A" w:rsidRPr="00503374" w:rsidRDefault="007A2B7A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7A2B7A" w:rsidRPr="00503374" w:rsidRDefault="007A2B7A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374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от других бюджетов бюджетной системы</w:t>
      </w:r>
    </w:p>
    <w:p w:rsidR="007A2B7A" w:rsidRPr="00503374" w:rsidRDefault="007A2B7A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3374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 в 2019 году</w:t>
      </w:r>
    </w:p>
    <w:p w:rsidR="007A2B7A" w:rsidRPr="0093273A" w:rsidRDefault="007A2B7A" w:rsidP="005967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273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4479"/>
        <w:gridCol w:w="1899"/>
      </w:tblGrid>
      <w:tr w:rsidR="007A2B7A" w:rsidRPr="00F04B8B">
        <w:tc>
          <w:tcPr>
            <w:tcW w:w="3261" w:type="dxa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479" w:type="dxa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899" w:type="dxa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A2B7A" w:rsidRPr="00F04B8B">
        <w:tc>
          <w:tcPr>
            <w:tcW w:w="3261" w:type="dxa"/>
            <w:vAlign w:val="center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dxa"/>
            <w:vAlign w:val="center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9" w:type="dxa"/>
            <w:vAlign w:val="center"/>
          </w:tcPr>
          <w:p w:rsidR="007A2B7A" w:rsidRPr="00F04B8B" w:rsidRDefault="007A2B7A" w:rsidP="00E82817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A2B7A" w:rsidRPr="00F04B8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Heading1"/>
              <w:spacing w:before="0" w:after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0" w:name="sub_401"/>
            <w:r w:rsidRPr="00F04B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2 00 00000 00 0000 000</w:t>
            </w:r>
            <w:bookmarkEnd w:id="0"/>
          </w:p>
        </w:tc>
        <w:tc>
          <w:tcPr>
            <w:tcW w:w="4479" w:type="dxa"/>
            <w:tcBorders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Style w:val="a0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99" w:type="dxa"/>
            <w:tcBorders>
              <w:left w:val="nil"/>
              <w:bottom w:val="nil"/>
              <w:right w:val="nil"/>
            </w:tcBorders>
          </w:tcPr>
          <w:p w:rsidR="007A2B7A" w:rsidRPr="00A3617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798135,7</w:t>
            </w:r>
            <w:bookmarkStart w:id="1" w:name="_GoBack"/>
            <w:bookmarkEnd w:id="1"/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Heading1"/>
              <w:spacing w:before="0" w:after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Style w:val="a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A3617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3E7C7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A3617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798135,7</w:t>
            </w:r>
          </w:p>
          <w:p w:rsidR="007A2B7A" w:rsidRPr="00A3617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B7A" w:rsidRPr="00A3617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114215,9</w:t>
            </w:r>
          </w:p>
        </w:tc>
      </w:tr>
      <w:tr w:rsidR="007A2B7A" w:rsidRPr="00F04B8B" w:rsidTr="00503374">
        <w:trPr>
          <w:trHeight w:val="2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5033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5033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5033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pStyle w:val="a1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выравнивание бюджетной обеспеченности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муниципальных районов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88126,6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79230E" w:rsidTr="00503374">
        <w:trPr>
          <w:trHeight w:val="139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07EA5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EA5">
              <w:rPr>
                <w:rFonts w:ascii="Times New Roman" w:hAnsi="Times New Roman" w:cs="Times New Roman"/>
                <w:sz w:val="28"/>
                <w:szCs w:val="28"/>
              </w:rPr>
              <w:t>2 02 15002 05 0000 150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011273" w:rsidRDefault="007A2B7A" w:rsidP="00503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273">
              <w:rPr>
                <w:rFonts w:ascii="Times New Roman" w:hAnsi="Times New Roman" w:cs="Times New Roman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79230E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9230E">
              <w:rPr>
                <w:rFonts w:ascii="Times New Roman" w:hAnsi="Times New Roman" w:cs="Times New Roman"/>
                <w:sz w:val="28"/>
                <w:szCs w:val="28"/>
              </w:rPr>
              <w:t>26089,3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7E248C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2 02 2000 00 0000 150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1F5107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47088,3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20225097050000150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6A55F3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55F3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общеобразовательных организациях условий для занятий физической культурой и спортом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04CA9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4CA9">
              <w:rPr>
                <w:rFonts w:ascii="Times New Roman" w:hAnsi="Times New Roman" w:cs="Times New Roman"/>
                <w:sz w:val="28"/>
                <w:szCs w:val="28"/>
              </w:rPr>
              <w:t>2274,3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202 25169 05 0000 150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205588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558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 технической базы для формирования технологических навыков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04CA9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4CA9">
              <w:rPr>
                <w:rFonts w:ascii="Times New Roman" w:hAnsi="Times New Roman" w:cs="Times New Roman"/>
                <w:sz w:val="28"/>
                <w:szCs w:val="28"/>
              </w:rPr>
              <w:t>8006,0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7E248C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7E248C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sz w:val="28"/>
                <w:szCs w:val="28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1621,1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161210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1210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 технической базы культуры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1740,3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2 02 25519 05 0000 150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161210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1210">
              <w:rPr>
                <w:rFonts w:ascii="Times New Roman" w:hAnsi="Times New Roman" w:cs="Times New Roman"/>
                <w:sz w:val="28"/>
                <w:szCs w:val="28"/>
              </w:rPr>
              <w:t>Суб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210">
              <w:rPr>
                <w:rFonts w:ascii="Times New Roman" w:hAnsi="Times New Roman" w:cs="Times New Roman"/>
                <w:sz w:val="28"/>
                <w:szCs w:val="28"/>
              </w:rPr>
              <w:t>идии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комплектование и обеспечение сохранности библиотечных фондов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365B1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65B1">
              <w:rPr>
                <w:rFonts w:ascii="Times New Roman" w:hAnsi="Times New Roman" w:cs="Times New Roman"/>
                <w:sz w:val="28"/>
                <w:szCs w:val="28"/>
              </w:rPr>
              <w:t>Субсидии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помощь для решения социально значимых вопросов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3C3EC4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3EC4">
              <w:rPr>
                <w:rFonts w:ascii="Times New Roman" w:hAnsi="Times New Roman" w:cs="Times New Roman"/>
                <w:sz w:val="28"/>
                <w:szCs w:val="28"/>
              </w:rPr>
              <w:t>2400,0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DD751E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мероприятий государственной программы  Краснодарского края « Развитие образования»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04CA9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4CA9">
              <w:rPr>
                <w:rFonts w:ascii="Times New Roman" w:hAnsi="Times New Roman" w:cs="Times New Roman"/>
                <w:sz w:val="28"/>
                <w:szCs w:val="28"/>
              </w:rPr>
              <w:t>6802,0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280C2F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0C2F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укрепление материально- технической базы, капитальный и текущий ремонт учреждений образования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74E26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4E26">
              <w:rPr>
                <w:rFonts w:ascii="Times New Roman" w:hAnsi="Times New Roman" w:cs="Times New Roman"/>
                <w:sz w:val="28"/>
                <w:szCs w:val="28"/>
              </w:rPr>
              <w:t>17850,0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6E030C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30C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обновление материально- технической базы для формирования технологических и гуманитарных навыков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5907AC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07AC">
              <w:rPr>
                <w:rFonts w:ascii="Times New Roman" w:hAnsi="Times New Roman" w:cs="Times New Roman"/>
                <w:sz w:val="28"/>
                <w:szCs w:val="28"/>
              </w:rPr>
              <w:t>5412,9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2 02 29999 05 0000 150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A3A77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программы Краснодарского края « Развитие образования»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DC2D98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D98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48685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486851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68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486851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68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Субвенции  бюджетам  муниципальных районов от других бюджетов бюджетной системы Российской Федерации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486851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636275,9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созданию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1665,8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2939F7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ьскохозяйственного производства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2939F7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9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7854,8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поддержке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1234,6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C40D90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0D90">
              <w:rPr>
                <w:rFonts w:ascii="Times New Roman" w:hAnsi="Times New Roman" w:cs="Times New Roman"/>
                <w:sz w:val="28"/>
                <w:szCs w:val="28"/>
              </w:rPr>
              <w:t>1191,8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отдельных категорий в качестве нуждающихся  в жилых помещениях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617,1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5B3C2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2 02 30029 05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обеспечению выплаты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6817,2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617,3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организации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2620,8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BF7F07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формированию и утверждению списков граждан РФ ,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2F45F5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 воспитание в приемную семью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22575,9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2F45F5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оказание услуг по воспитанию приемных детей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22812,4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12109,6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BF7F07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F07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 и реконструкции объектов здравоохранения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12686,2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847,0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</w:t>
            </w:r>
          </w:p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образований Краснодарского края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7A2B7A" w:rsidRPr="00F04B8B" w:rsidTr="00503374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230B1" w:rsidRDefault="007A2B7A" w:rsidP="00FD0C7C">
            <w:pPr>
              <w:spacing w:after="0" w:line="240" w:lineRule="auto"/>
              <w:ind w:left="252" w:hanging="25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511539,7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E56F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56FE8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6FE8">
              <w:rPr>
                <w:rFonts w:ascii="Times New Roman" w:hAnsi="Times New Roman" w:cs="Times New Roman"/>
                <w:sz w:val="28"/>
                <w:szCs w:val="28"/>
              </w:rPr>
              <w:t>1973,0</w:t>
            </w:r>
          </w:p>
        </w:tc>
      </w:tr>
      <w:tr w:rsidR="007A2B7A" w:rsidRPr="008C2C0E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9074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</w:tcBorders>
          </w:tcPr>
          <w:p w:rsidR="007A2B7A" w:rsidRPr="008C2C0E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8C2C0E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обеспечению жилыми помещениями детей-сирот и детей, оставшихся без попечения родителей в соответствии с Законом Краснодарского края « Об обеспечении дополнительных гарантий прав на имущество и жилое помещение детей-сирот и детей, оставшихся без попечения родителей»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C2C0E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2C0E">
              <w:rPr>
                <w:rFonts w:ascii="Times New Roman" w:hAnsi="Times New Roman" w:cs="Times New Roman"/>
                <w:sz w:val="28"/>
                <w:szCs w:val="28"/>
              </w:rPr>
              <w:t>23242,5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202 35082 05 0000 150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52D1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</w:t>
            </w:r>
            <w:r w:rsidRPr="00852D1B">
              <w:rPr>
                <w:rFonts w:ascii="Times New Roman" w:hAnsi="Times New Roman" w:cs="Times New Roman"/>
                <w:sz w:val="28"/>
                <w:szCs w:val="28"/>
              </w:rPr>
              <w:t>м муниципальных районов на обеспечение предоставления жилых помещений детям- сиротам 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8C2C0E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2C0E">
              <w:rPr>
                <w:rFonts w:ascii="Times New Roman" w:hAnsi="Times New Roman" w:cs="Times New Roman"/>
                <w:sz w:val="28"/>
                <w:szCs w:val="28"/>
              </w:rPr>
              <w:t>5462,3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2 02 35120 05 0000 150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99074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E8082F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082F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B7A" w:rsidRPr="00F04B8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F04B8B" w:rsidRDefault="007A2B7A" w:rsidP="00DC2D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A2B7A" w:rsidRPr="007B485B" w:rsidRDefault="007A2B7A" w:rsidP="00FD0C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555,6</w:t>
            </w:r>
          </w:p>
        </w:tc>
      </w:tr>
    </w:tbl>
    <w:p w:rsidR="007A2B7A" w:rsidRDefault="007A2B7A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2B7A" w:rsidRPr="00F04B8B" w:rsidRDefault="007A2B7A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7A2B7A" w:rsidRPr="00F04B8B" w:rsidRDefault="007A2B7A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Выселковский район,</w:t>
      </w:r>
    </w:p>
    <w:p w:rsidR="007A2B7A" w:rsidRPr="00F04B8B" w:rsidRDefault="007A2B7A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04B8B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</w:p>
    <w:p w:rsidR="007A2B7A" w:rsidRPr="00F04B8B" w:rsidRDefault="007A2B7A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7A2B7A" w:rsidRPr="00F04B8B" w:rsidRDefault="007A2B7A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>образования Выселковский район                                            И.А.Колесникова</w:t>
      </w:r>
    </w:p>
    <w:sectPr w:rsidR="007A2B7A" w:rsidRPr="00F04B8B" w:rsidSect="00974E26">
      <w:pgSz w:w="11906" w:h="16838"/>
      <w:pgMar w:top="79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8C4"/>
    <w:rsid w:val="00005156"/>
    <w:rsid w:val="00010416"/>
    <w:rsid w:val="00011273"/>
    <w:rsid w:val="00012102"/>
    <w:rsid w:val="00012593"/>
    <w:rsid w:val="00014577"/>
    <w:rsid w:val="000207C0"/>
    <w:rsid w:val="00021F64"/>
    <w:rsid w:val="00022F09"/>
    <w:rsid w:val="00025BA8"/>
    <w:rsid w:val="00026472"/>
    <w:rsid w:val="00027C68"/>
    <w:rsid w:val="00030A0A"/>
    <w:rsid w:val="00032A16"/>
    <w:rsid w:val="00033DD1"/>
    <w:rsid w:val="000342B4"/>
    <w:rsid w:val="000347F2"/>
    <w:rsid w:val="00036A7C"/>
    <w:rsid w:val="000374E2"/>
    <w:rsid w:val="000375B6"/>
    <w:rsid w:val="000417C2"/>
    <w:rsid w:val="000417CD"/>
    <w:rsid w:val="0004370F"/>
    <w:rsid w:val="00044D37"/>
    <w:rsid w:val="00053DDD"/>
    <w:rsid w:val="00054BA5"/>
    <w:rsid w:val="000556B9"/>
    <w:rsid w:val="00061226"/>
    <w:rsid w:val="00061926"/>
    <w:rsid w:val="00061B9D"/>
    <w:rsid w:val="00065080"/>
    <w:rsid w:val="00075E38"/>
    <w:rsid w:val="00075E76"/>
    <w:rsid w:val="00077B13"/>
    <w:rsid w:val="000827A3"/>
    <w:rsid w:val="000838FD"/>
    <w:rsid w:val="00084E7C"/>
    <w:rsid w:val="000861D4"/>
    <w:rsid w:val="0008715B"/>
    <w:rsid w:val="00090225"/>
    <w:rsid w:val="00091558"/>
    <w:rsid w:val="00093AA0"/>
    <w:rsid w:val="000A0DD3"/>
    <w:rsid w:val="000B15F6"/>
    <w:rsid w:val="000B2A45"/>
    <w:rsid w:val="000B4412"/>
    <w:rsid w:val="000B4D13"/>
    <w:rsid w:val="000B5770"/>
    <w:rsid w:val="000B5FED"/>
    <w:rsid w:val="000B66EE"/>
    <w:rsid w:val="000B6A5E"/>
    <w:rsid w:val="000C0D10"/>
    <w:rsid w:val="000C3B90"/>
    <w:rsid w:val="000C685A"/>
    <w:rsid w:val="000D006D"/>
    <w:rsid w:val="000D081E"/>
    <w:rsid w:val="000D60E0"/>
    <w:rsid w:val="000D61A9"/>
    <w:rsid w:val="000D6603"/>
    <w:rsid w:val="000D72B2"/>
    <w:rsid w:val="000D7CFA"/>
    <w:rsid w:val="000E1DB3"/>
    <w:rsid w:val="000E4846"/>
    <w:rsid w:val="000F27FE"/>
    <w:rsid w:val="000F3320"/>
    <w:rsid w:val="000F460B"/>
    <w:rsid w:val="000F6BFE"/>
    <w:rsid w:val="00100863"/>
    <w:rsid w:val="0010162E"/>
    <w:rsid w:val="0010216E"/>
    <w:rsid w:val="00103AC6"/>
    <w:rsid w:val="00111F2B"/>
    <w:rsid w:val="001124EF"/>
    <w:rsid w:val="00113B32"/>
    <w:rsid w:val="00115CCF"/>
    <w:rsid w:val="00123A46"/>
    <w:rsid w:val="00131140"/>
    <w:rsid w:val="00136C64"/>
    <w:rsid w:val="00137B31"/>
    <w:rsid w:val="00137F51"/>
    <w:rsid w:val="00140860"/>
    <w:rsid w:val="00140F77"/>
    <w:rsid w:val="0014213E"/>
    <w:rsid w:val="00142394"/>
    <w:rsid w:val="00144F3E"/>
    <w:rsid w:val="00145CE0"/>
    <w:rsid w:val="001477BD"/>
    <w:rsid w:val="00147F52"/>
    <w:rsid w:val="00155796"/>
    <w:rsid w:val="00161210"/>
    <w:rsid w:val="0016122B"/>
    <w:rsid w:val="00163ECE"/>
    <w:rsid w:val="00166C54"/>
    <w:rsid w:val="0016748C"/>
    <w:rsid w:val="0016770B"/>
    <w:rsid w:val="00173595"/>
    <w:rsid w:val="00174910"/>
    <w:rsid w:val="001827C7"/>
    <w:rsid w:val="001837B1"/>
    <w:rsid w:val="00184A01"/>
    <w:rsid w:val="0018775B"/>
    <w:rsid w:val="00187E70"/>
    <w:rsid w:val="001918A0"/>
    <w:rsid w:val="00192519"/>
    <w:rsid w:val="00194EAA"/>
    <w:rsid w:val="00196FEB"/>
    <w:rsid w:val="001A0031"/>
    <w:rsid w:val="001A2EE7"/>
    <w:rsid w:val="001A2FCB"/>
    <w:rsid w:val="001A7A90"/>
    <w:rsid w:val="001B4338"/>
    <w:rsid w:val="001B546D"/>
    <w:rsid w:val="001B6EBB"/>
    <w:rsid w:val="001B7680"/>
    <w:rsid w:val="001C222C"/>
    <w:rsid w:val="001C7DFE"/>
    <w:rsid w:val="001D0798"/>
    <w:rsid w:val="001D0952"/>
    <w:rsid w:val="001D17DB"/>
    <w:rsid w:val="001D24C7"/>
    <w:rsid w:val="001D325B"/>
    <w:rsid w:val="001D53EB"/>
    <w:rsid w:val="001D57D0"/>
    <w:rsid w:val="001D71BE"/>
    <w:rsid w:val="001E060D"/>
    <w:rsid w:val="001E0EE3"/>
    <w:rsid w:val="001E0F46"/>
    <w:rsid w:val="001E1F87"/>
    <w:rsid w:val="001E29C7"/>
    <w:rsid w:val="001E3E3E"/>
    <w:rsid w:val="001E425F"/>
    <w:rsid w:val="001E4FA5"/>
    <w:rsid w:val="001E79D7"/>
    <w:rsid w:val="001F38DA"/>
    <w:rsid w:val="001F5107"/>
    <w:rsid w:val="001F5F08"/>
    <w:rsid w:val="001F5FDA"/>
    <w:rsid w:val="001F6E54"/>
    <w:rsid w:val="00200A9B"/>
    <w:rsid w:val="00201B14"/>
    <w:rsid w:val="00204DC8"/>
    <w:rsid w:val="00205588"/>
    <w:rsid w:val="002075E5"/>
    <w:rsid w:val="00210BE1"/>
    <w:rsid w:val="00210FA7"/>
    <w:rsid w:val="00211269"/>
    <w:rsid w:val="00221ECF"/>
    <w:rsid w:val="0022259F"/>
    <w:rsid w:val="00223123"/>
    <w:rsid w:val="00223849"/>
    <w:rsid w:val="0022758D"/>
    <w:rsid w:val="00231A77"/>
    <w:rsid w:val="002321D1"/>
    <w:rsid w:val="0023500B"/>
    <w:rsid w:val="002350AD"/>
    <w:rsid w:val="00235628"/>
    <w:rsid w:val="0023582A"/>
    <w:rsid w:val="00240015"/>
    <w:rsid w:val="00245A1B"/>
    <w:rsid w:val="00245B49"/>
    <w:rsid w:val="00247423"/>
    <w:rsid w:val="00251BE1"/>
    <w:rsid w:val="0026231A"/>
    <w:rsid w:val="00262A8F"/>
    <w:rsid w:val="00263DFC"/>
    <w:rsid w:val="00264688"/>
    <w:rsid w:val="0026615F"/>
    <w:rsid w:val="00266E3E"/>
    <w:rsid w:val="00266E75"/>
    <w:rsid w:val="002703D9"/>
    <w:rsid w:val="00275554"/>
    <w:rsid w:val="002766E7"/>
    <w:rsid w:val="00277D77"/>
    <w:rsid w:val="00280C2F"/>
    <w:rsid w:val="002843A3"/>
    <w:rsid w:val="0028506C"/>
    <w:rsid w:val="00285269"/>
    <w:rsid w:val="002873B6"/>
    <w:rsid w:val="00290618"/>
    <w:rsid w:val="002906E5"/>
    <w:rsid w:val="002909B3"/>
    <w:rsid w:val="002939F7"/>
    <w:rsid w:val="002948C5"/>
    <w:rsid w:val="0029507C"/>
    <w:rsid w:val="00295585"/>
    <w:rsid w:val="00296AEA"/>
    <w:rsid w:val="00297F7F"/>
    <w:rsid w:val="002A2580"/>
    <w:rsid w:val="002A29A5"/>
    <w:rsid w:val="002A3D7E"/>
    <w:rsid w:val="002A48A1"/>
    <w:rsid w:val="002B4BE6"/>
    <w:rsid w:val="002B6B6C"/>
    <w:rsid w:val="002C4663"/>
    <w:rsid w:val="002C4EA9"/>
    <w:rsid w:val="002C51C2"/>
    <w:rsid w:val="002C7F07"/>
    <w:rsid w:val="002D1F25"/>
    <w:rsid w:val="002D3EB6"/>
    <w:rsid w:val="002D59B4"/>
    <w:rsid w:val="002D5F8B"/>
    <w:rsid w:val="002D6AB2"/>
    <w:rsid w:val="002E0495"/>
    <w:rsid w:val="002E363C"/>
    <w:rsid w:val="002E36F6"/>
    <w:rsid w:val="002E7391"/>
    <w:rsid w:val="002E7886"/>
    <w:rsid w:val="002F04A8"/>
    <w:rsid w:val="002F19F0"/>
    <w:rsid w:val="002F2C53"/>
    <w:rsid w:val="002F2C8B"/>
    <w:rsid w:val="002F3E16"/>
    <w:rsid w:val="002F45F5"/>
    <w:rsid w:val="002F622C"/>
    <w:rsid w:val="002F6AF2"/>
    <w:rsid w:val="00301C6D"/>
    <w:rsid w:val="00303ADF"/>
    <w:rsid w:val="00303E23"/>
    <w:rsid w:val="0030568D"/>
    <w:rsid w:val="00307372"/>
    <w:rsid w:val="003076ED"/>
    <w:rsid w:val="0031293F"/>
    <w:rsid w:val="00312D7E"/>
    <w:rsid w:val="00314351"/>
    <w:rsid w:val="003233AE"/>
    <w:rsid w:val="0032451A"/>
    <w:rsid w:val="0032475D"/>
    <w:rsid w:val="00324C55"/>
    <w:rsid w:val="00325624"/>
    <w:rsid w:val="00327CAF"/>
    <w:rsid w:val="00332BEE"/>
    <w:rsid w:val="00333D68"/>
    <w:rsid w:val="00337BBB"/>
    <w:rsid w:val="00342971"/>
    <w:rsid w:val="00345B69"/>
    <w:rsid w:val="00347632"/>
    <w:rsid w:val="003532D6"/>
    <w:rsid w:val="00353387"/>
    <w:rsid w:val="00353DA2"/>
    <w:rsid w:val="00356E9A"/>
    <w:rsid w:val="00360E89"/>
    <w:rsid w:val="00360F7A"/>
    <w:rsid w:val="00362B48"/>
    <w:rsid w:val="00362F80"/>
    <w:rsid w:val="00364A4A"/>
    <w:rsid w:val="00364AA8"/>
    <w:rsid w:val="003669EA"/>
    <w:rsid w:val="00371AF5"/>
    <w:rsid w:val="00374031"/>
    <w:rsid w:val="0037493B"/>
    <w:rsid w:val="003751C0"/>
    <w:rsid w:val="00375F28"/>
    <w:rsid w:val="00380870"/>
    <w:rsid w:val="0038102E"/>
    <w:rsid w:val="00381735"/>
    <w:rsid w:val="00381DD2"/>
    <w:rsid w:val="003839D5"/>
    <w:rsid w:val="003925AC"/>
    <w:rsid w:val="00394FDF"/>
    <w:rsid w:val="003962DD"/>
    <w:rsid w:val="003969B6"/>
    <w:rsid w:val="00397DDF"/>
    <w:rsid w:val="003A10DE"/>
    <w:rsid w:val="003A35A0"/>
    <w:rsid w:val="003A5A08"/>
    <w:rsid w:val="003A7580"/>
    <w:rsid w:val="003A7B9C"/>
    <w:rsid w:val="003B041A"/>
    <w:rsid w:val="003B602A"/>
    <w:rsid w:val="003B603E"/>
    <w:rsid w:val="003B676D"/>
    <w:rsid w:val="003C19A0"/>
    <w:rsid w:val="003C2AC5"/>
    <w:rsid w:val="003C3EC4"/>
    <w:rsid w:val="003C40E9"/>
    <w:rsid w:val="003C4B2C"/>
    <w:rsid w:val="003C60D4"/>
    <w:rsid w:val="003D0877"/>
    <w:rsid w:val="003D3643"/>
    <w:rsid w:val="003D4163"/>
    <w:rsid w:val="003D567C"/>
    <w:rsid w:val="003D7478"/>
    <w:rsid w:val="003D7657"/>
    <w:rsid w:val="003E6175"/>
    <w:rsid w:val="003E6C51"/>
    <w:rsid w:val="003E7C76"/>
    <w:rsid w:val="003F0794"/>
    <w:rsid w:val="003F2C4F"/>
    <w:rsid w:val="003F738F"/>
    <w:rsid w:val="003F7DF3"/>
    <w:rsid w:val="00400D3E"/>
    <w:rsid w:val="00402C39"/>
    <w:rsid w:val="0040381F"/>
    <w:rsid w:val="00404603"/>
    <w:rsid w:val="00411620"/>
    <w:rsid w:val="00411C8B"/>
    <w:rsid w:val="00413F90"/>
    <w:rsid w:val="00414300"/>
    <w:rsid w:val="00417885"/>
    <w:rsid w:val="004203C8"/>
    <w:rsid w:val="00420CCB"/>
    <w:rsid w:val="00420F2F"/>
    <w:rsid w:val="00421134"/>
    <w:rsid w:val="0042260B"/>
    <w:rsid w:val="0042319E"/>
    <w:rsid w:val="004261C2"/>
    <w:rsid w:val="00426DB9"/>
    <w:rsid w:val="004276DE"/>
    <w:rsid w:val="00430C79"/>
    <w:rsid w:val="00433184"/>
    <w:rsid w:val="0043435C"/>
    <w:rsid w:val="00442092"/>
    <w:rsid w:val="00442DB0"/>
    <w:rsid w:val="00443350"/>
    <w:rsid w:val="0044366C"/>
    <w:rsid w:val="0044373F"/>
    <w:rsid w:val="00444F9E"/>
    <w:rsid w:val="004466E5"/>
    <w:rsid w:val="00446EC6"/>
    <w:rsid w:val="004524CA"/>
    <w:rsid w:val="00453188"/>
    <w:rsid w:val="00453EF5"/>
    <w:rsid w:val="004541A0"/>
    <w:rsid w:val="00454EAD"/>
    <w:rsid w:val="00456551"/>
    <w:rsid w:val="004579FB"/>
    <w:rsid w:val="00463B8E"/>
    <w:rsid w:val="00464581"/>
    <w:rsid w:val="00464A55"/>
    <w:rsid w:val="00465246"/>
    <w:rsid w:val="0047018C"/>
    <w:rsid w:val="00471290"/>
    <w:rsid w:val="0047255A"/>
    <w:rsid w:val="00473872"/>
    <w:rsid w:val="004742D5"/>
    <w:rsid w:val="004749B1"/>
    <w:rsid w:val="004866A7"/>
    <w:rsid w:val="00486851"/>
    <w:rsid w:val="00486D1D"/>
    <w:rsid w:val="004903B7"/>
    <w:rsid w:val="004A031C"/>
    <w:rsid w:val="004A361F"/>
    <w:rsid w:val="004A556D"/>
    <w:rsid w:val="004B0242"/>
    <w:rsid w:val="004B414C"/>
    <w:rsid w:val="004B4BB3"/>
    <w:rsid w:val="004B7BBE"/>
    <w:rsid w:val="004D10C5"/>
    <w:rsid w:val="004D1121"/>
    <w:rsid w:val="004D2087"/>
    <w:rsid w:val="004D37A2"/>
    <w:rsid w:val="004D555B"/>
    <w:rsid w:val="004D6B9B"/>
    <w:rsid w:val="004E1B94"/>
    <w:rsid w:val="004E41AA"/>
    <w:rsid w:val="004F02CB"/>
    <w:rsid w:val="004F5FE6"/>
    <w:rsid w:val="004F707F"/>
    <w:rsid w:val="004F71EF"/>
    <w:rsid w:val="00501B52"/>
    <w:rsid w:val="00503374"/>
    <w:rsid w:val="005055A2"/>
    <w:rsid w:val="00507D30"/>
    <w:rsid w:val="00511D8C"/>
    <w:rsid w:val="00512ECB"/>
    <w:rsid w:val="005158DF"/>
    <w:rsid w:val="005159B5"/>
    <w:rsid w:val="00520210"/>
    <w:rsid w:val="005234E1"/>
    <w:rsid w:val="00526DC5"/>
    <w:rsid w:val="0052740B"/>
    <w:rsid w:val="00530BF2"/>
    <w:rsid w:val="00530FA8"/>
    <w:rsid w:val="0053135D"/>
    <w:rsid w:val="005314B2"/>
    <w:rsid w:val="00532A82"/>
    <w:rsid w:val="00535CDE"/>
    <w:rsid w:val="00535DCD"/>
    <w:rsid w:val="00536AAB"/>
    <w:rsid w:val="00543F23"/>
    <w:rsid w:val="00546BAD"/>
    <w:rsid w:val="005471B0"/>
    <w:rsid w:val="00551003"/>
    <w:rsid w:val="00552A04"/>
    <w:rsid w:val="00552CA8"/>
    <w:rsid w:val="005579B4"/>
    <w:rsid w:val="00557B6A"/>
    <w:rsid w:val="00561D9F"/>
    <w:rsid w:val="0056695D"/>
    <w:rsid w:val="00567BDA"/>
    <w:rsid w:val="00570B85"/>
    <w:rsid w:val="00572F06"/>
    <w:rsid w:val="00573C54"/>
    <w:rsid w:val="00574CF1"/>
    <w:rsid w:val="00580C9B"/>
    <w:rsid w:val="0058485D"/>
    <w:rsid w:val="00587FA7"/>
    <w:rsid w:val="005907AC"/>
    <w:rsid w:val="00592402"/>
    <w:rsid w:val="0059344B"/>
    <w:rsid w:val="00593D77"/>
    <w:rsid w:val="00593D94"/>
    <w:rsid w:val="00595E8A"/>
    <w:rsid w:val="00596111"/>
    <w:rsid w:val="00596724"/>
    <w:rsid w:val="005A0F34"/>
    <w:rsid w:val="005A3367"/>
    <w:rsid w:val="005A7CA7"/>
    <w:rsid w:val="005B08A9"/>
    <w:rsid w:val="005B0FB5"/>
    <w:rsid w:val="005B29DE"/>
    <w:rsid w:val="005B31E3"/>
    <w:rsid w:val="005B35F4"/>
    <w:rsid w:val="005B3C2C"/>
    <w:rsid w:val="005B3D6B"/>
    <w:rsid w:val="005B3FE9"/>
    <w:rsid w:val="005B542C"/>
    <w:rsid w:val="005B547A"/>
    <w:rsid w:val="005B7522"/>
    <w:rsid w:val="005C177D"/>
    <w:rsid w:val="005C3C74"/>
    <w:rsid w:val="005C3D74"/>
    <w:rsid w:val="005C4AC9"/>
    <w:rsid w:val="005C4EE4"/>
    <w:rsid w:val="005C5249"/>
    <w:rsid w:val="005C6436"/>
    <w:rsid w:val="005C6F87"/>
    <w:rsid w:val="005D7F7A"/>
    <w:rsid w:val="005E026D"/>
    <w:rsid w:val="005E032F"/>
    <w:rsid w:val="005E1B91"/>
    <w:rsid w:val="005E64A9"/>
    <w:rsid w:val="005F1A54"/>
    <w:rsid w:val="005F1C92"/>
    <w:rsid w:val="005F45DE"/>
    <w:rsid w:val="005F74F0"/>
    <w:rsid w:val="00603AE7"/>
    <w:rsid w:val="00604939"/>
    <w:rsid w:val="00605716"/>
    <w:rsid w:val="006058FD"/>
    <w:rsid w:val="00612051"/>
    <w:rsid w:val="00614775"/>
    <w:rsid w:val="006156C0"/>
    <w:rsid w:val="00616AD1"/>
    <w:rsid w:val="00621CF5"/>
    <w:rsid w:val="0062242E"/>
    <w:rsid w:val="0062399A"/>
    <w:rsid w:val="00624B1F"/>
    <w:rsid w:val="00625D89"/>
    <w:rsid w:val="00630C5B"/>
    <w:rsid w:val="00632B09"/>
    <w:rsid w:val="00633D47"/>
    <w:rsid w:val="00635AB3"/>
    <w:rsid w:val="00635FBF"/>
    <w:rsid w:val="006425D8"/>
    <w:rsid w:val="00647E7E"/>
    <w:rsid w:val="00655990"/>
    <w:rsid w:val="00661E13"/>
    <w:rsid w:val="00671DE6"/>
    <w:rsid w:val="0067388F"/>
    <w:rsid w:val="0067405A"/>
    <w:rsid w:val="0067524D"/>
    <w:rsid w:val="00675FD3"/>
    <w:rsid w:val="00680146"/>
    <w:rsid w:val="006841D3"/>
    <w:rsid w:val="00684E15"/>
    <w:rsid w:val="00687832"/>
    <w:rsid w:val="006906C2"/>
    <w:rsid w:val="006911FE"/>
    <w:rsid w:val="00695B0A"/>
    <w:rsid w:val="00695D60"/>
    <w:rsid w:val="00696172"/>
    <w:rsid w:val="00697028"/>
    <w:rsid w:val="0069790E"/>
    <w:rsid w:val="00697EEE"/>
    <w:rsid w:val="006A55F3"/>
    <w:rsid w:val="006A708A"/>
    <w:rsid w:val="006A7DD1"/>
    <w:rsid w:val="006B1A07"/>
    <w:rsid w:val="006B48F1"/>
    <w:rsid w:val="006B78EE"/>
    <w:rsid w:val="006C01DD"/>
    <w:rsid w:val="006C1ECE"/>
    <w:rsid w:val="006C3102"/>
    <w:rsid w:val="006C7A05"/>
    <w:rsid w:val="006D1266"/>
    <w:rsid w:val="006D3355"/>
    <w:rsid w:val="006D4490"/>
    <w:rsid w:val="006D50E4"/>
    <w:rsid w:val="006D549E"/>
    <w:rsid w:val="006D68E2"/>
    <w:rsid w:val="006D7399"/>
    <w:rsid w:val="006E030C"/>
    <w:rsid w:val="006E13C3"/>
    <w:rsid w:val="006E1B92"/>
    <w:rsid w:val="006E2541"/>
    <w:rsid w:val="006E4703"/>
    <w:rsid w:val="006E550C"/>
    <w:rsid w:val="006E6254"/>
    <w:rsid w:val="006E6A9B"/>
    <w:rsid w:val="006E7EF0"/>
    <w:rsid w:val="006F0706"/>
    <w:rsid w:val="006F0D68"/>
    <w:rsid w:val="006F12E0"/>
    <w:rsid w:val="006F4BE7"/>
    <w:rsid w:val="006F4FE8"/>
    <w:rsid w:val="006F5A73"/>
    <w:rsid w:val="006F5E1E"/>
    <w:rsid w:val="0070219B"/>
    <w:rsid w:val="00703AA3"/>
    <w:rsid w:val="00704DD5"/>
    <w:rsid w:val="00712239"/>
    <w:rsid w:val="00712669"/>
    <w:rsid w:val="007130AE"/>
    <w:rsid w:val="00714733"/>
    <w:rsid w:val="00715FE4"/>
    <w:rsid w:val="007209D8"/>
    <w:rsid w:val="00723251"/>
    <w:rsid w:val="0072348E"/>
    <w:rsid w:val="007246F9"/>
    <w:rsid w:val="00724A46"/>
    <w:rsid w:val="00726318"/>
    <w:rsid w:val="00727576"/>
    <w:rsid w:val="00730180"/>
    <w:rsid w:val="007338C4"/>
    <w:rsid w:val="00733989"/>
    <w:rsid w:val="00734C7D"/>
    <w:rsid w:val="007363A3"/>
    <w:rsid w:val="00736908"/>
    <w:rsid w:val="00750636"/>
    <w:rsid w:val="007565A0"/>
    <w:rsid w:val="00757D86"/>
    <w:rsid w:val="007642FA"/>
    <w:rsid w:val="007661AC"/>
    <w:rsid w:val="00766359"/>
    <w:rsid w:val="00767133"/>
    <w:rsid w:val="00767C4E"/>
    <w:rsid w:val="007705F4"/>
    <w:rsid w:val="0077223B"/>
    <w:rsid w:val="00774562"/>
    <w:rsid w:val="00774BC2"/>
    <w:rsid w:val="00776AA5"/>
    <w:rsid w:val="00776EAE"/>
    <w:rsid w:val="00780F8A"/>
    <w:rsid w:val="00784E04"/>
    <w:rsid w:val="007853AA"/>
    <w:rsid w:val="0078575F"/>
    <w:rsid w:val="007875E2"/>
    <w:rsid w:val="0079230E"/>
    <w:rsid w:val="007932E2"/>
    <w:rsid w:val="0079791D"/>
    <w:rsid w:val="007A0105"/>
    <w:rsid w:val="007A2B7A"/>
    <w:rsid w:val="007A3A68"/>
    <w:rsid w:val="007A6E52"/>
    <w:rsid w:val="007B36D7"/>
    <w:rsid w:val="007B3CD7"/>
    <w:rsid w:val="007B485B"/>
    <w:rsid w:val="007B6CE8"/>
    <w:rsid w:val="007C3F3B"/>
    <w:rsid w:val="007C47ED"/>
    <w:rsid w:val="007C486E"/>
    <w:rsid w:val="007C63B8"/>
    <w:rsid w:val="007C6488"/>
    <w:rsid w:val="007C6748"/>
    <w:rsid w:val="007C7D44"/>
    <w:rsid w:val="007D2BE0"/>
    <w:rsid w:val="007D3D88"/>
    <w:rsid w:val="007D61B3"/>
    <w:rsid w:val="007D7F90"/>
    <w:rsid w:val="007E0922"/>
    <w:rsid w:val="007E11B6"/>
    <w:rsid w:val="007E248C"/>
    <w:rsid w:val="007E4B75"/>
    <w:rsid w:val="007E5D6E"/>
    <w:rsid w:val="007E667C"/>
    <w:rsid w:val="007E6ABB"/>
    <w:rsid w:val="007E7A28"/>
    <w:rsid w:val="007F0E0E"/>
    <w:rsid w:val="007F22B5"/>
    <w:rsid w:val="007F2893"/>
    <w:rsid w:val="007F5482"/>
    <w:rsid w:val="007F58A8"/>
    <w:rsid w:val="007F69DD"/>
    <w:rsid w:val="007F71C9"/>
    <w:rsid w:val="007F7425"/>
    <w:rsid w:val="008002B7"/>
    <w:rsid w:val="00802BB9"/>
    <w:rsid w:val="00807EA5"/>
    <w:rsid w:val="008108C3"/>
    <w:rsid w:val="008129B6"/>
    <w:rsid w:val="00814715"/>
    <w:rsid w:val="0081779A"/>
    <w:rsid w:val="0082224A"/>
    <w:rsid w:val="008230B1"/>
    <w:rsid w:val="008233CF"/>
    <w:rsid w:val="00823413"/>
    <w:rsid w:val="008236E3"/>
    <w:rsid w:val="00823F21"/>
    <w:rsid w:val="00825203"/>
    <w:rsid w:val="0082579E"/>
    <w:rsid w:val="00826944"/>
    <w:rsid w:val="00826F5B"/>
    <w:rsid w:val="008310D5"/>
    <w:rsid w:val="008338C0"/>
    <w:rsid w:val="00834645"/>
    <w:rsid w:val="00834CBF"/>
    <w:rsid w:val="00835318"/>
    <w:rsid w:val="00835E56"/>
    <w:rsid w:val="008365AE"/>
    <w:rsid w:val="008365B1"/>
    <w:rsid w:val="008406F7"/>
    <w:rsid w:val="00840EEA"/>
    <w:rsid w:val="008427E0"/>
    <w:rsid w:val="00843FD3"/>
    <w:rsid w:val="008471D2"/>
    <w:rsid w:val="00850E06"/>
    <w:rsid w:val="008510DE"/>
    <w:rsid w:val="00852D1B"/>
    <w:rsid w:val="008542CA"/>
    <w:rsid w:val="00854758"/>
    <w:rsid w:val="008554BB"/>
    <w:rsid w:val="008573CC"/>
    <w:rsid w:val="00857F67"/>
    <w:rsid w:val="00861C83"/>
    <w:rsid w:val="0086306A"/>
    <w:rsid w:val="0086550C"/>
    <w:rsid w:val="00865D39"/>
    <w:rsid w:val="00866950"/>
    <w:rsid w:val="00873131"/>
    <w:rsid w:val="00874181"/>
    <w:rsid w:val="00877FC3"/>
    <w:rsid w:val="008809E4"/>
    <w:rsid w:val="008818CC"/>
    <w:rsid w:val="00882017"/>
    <w:rsid w:val="00886265"/>
    <w:rsid w:val="00886E19"/>
    <w:rsid w:val="0089022A"/>
    <w:rsid w:val="00895796"/>
    <w:rsid w:val="008962B3"/>
    <w:rsid w:val="00897FF1"/>
    <w:rsid w:val="008A1E07"/>
    <w:rsid w:val="008A32B6"/>
    <w:rsid w:val="008A3AB2"/>
    <w:rsid w:val="008A3FD3"/>
    <w:rsid w:val="008A4F0F"/>
    <w:rsid w:val="008A6523"/>
    <w:rsid w:val="008A66EC"/>
    <w:rsid w:val="008A6B96"/>
    <w:rsid w:val="008B5545"/>
    <w:rsid w:val="008B6C47"/>
    <w:rsid w:val="008B6F07"/>
    <w:rsid w:val="008C0072"/>
    <w:rsid w:val="008C042D"/>
    <w:rsid w:val="008C2C0E"/>
    <w:rsid w:val="008C345A"/>
    <w:rsid w:val="008C5122"/>
    <w:rsid w:val="008C6094"/>
    <w:rsid w:val="008C6589"/>
    <w:rsid w:val="008C7523"/>
    <w:rsid w:val="008C7F66"/>
    <w:rsid w:val="008D07E2"/>
    <w:rsid w:val="008D1BEC"/>
    <w:rsid w:val="008D2710"/>
    <w:rsid w:val="008D2EDD"/>
    <w:rsid w:val="008D37EA"/>
    <w:rsid w:val="008D571C"/>
    <w:rsid w:val="008D5E14"/>
    <w:rsid w:val="008D6835"/>
    <w:rsid w:val="008E1189"/>
    <w:rsid w:val="008E39E4"/>
    <w:rsid w:val="008E6E3F"/>
    <w:rsid w:val="008E7F2C"/>
    <w:rsid w:val="008F207C"/>
    <w:rsid w:val="008F3144"/>
    <w:rsid w:val="008F4745"/>
    <w:rsid w:val="008F566F"/>
    <w:rsid w:val="008F5861"/>
    <w:rsid w:val="008F5AE6"/>
    <w:rsid w:val="00901462"/>
    <w:rsid w:val="00904CA9"/>
    <w:rsid w:val="00905AC5"/>
    <w:rsid w:val="00911C5F"/>
    <w:rsid w:val="0091221E"/>
    <w:rsid w:val="00913384"/>
    <w:rsid w:val="009144CB"/>
    <w:rsid w:val="009165BF"/>
    <w:rsid w:val="00916813"/>
    <w:rsid w:val="00916A8D"/>
    <w:rsid w:val="009178C4"/>
    <w:rsid w:val="009225E8"/>
    <w:rsid w:val="00924392"/>
    <w:rsid w:val="00925226"/>
    <w:rsid w:val="00925275"/>
    <w:rsid w:val="0092625D"/>
    <w:rsid w:val="0093273A"/>
    <w:rsid w:val="0093635B"/>
    <w:rsid w:val="00936667"/>
    <w:rsid w:val="009371E9"/>
    <w:rsid w:val="00941F21"/>
    <w:rsid w:val="00947322"/>
    <w:rsid w:val="00955350"/>
    <w:rsid w:val="00956CAD"/>
    <w:rsid w:val="009710B9"/>
    <w:rsid w:val="009717C8"/>
    <w:rsid w:val="00971B2A"/>
    <w:rsid w:val="00971FFA"/>
    <w:rsid w:val="00974E26"/>
    <w:rsid w:val="00974EE7"/>
    <w:rsid w:val="00980186"/>
    <w:rsid w:val="009802EC"/>
    <w:rsid w:val="009836AE"/>
    <w:rsid w:val="009843BD"/>
    <w:rsid w:val="0098633F"/>
    <w:rsid w:val="00986417"/>
    <w:rsid w:val="0099074B"/>
    <w:rsid w:val="00990BAA"/>
    <w:rsid w:val="00993E45"/>
    <w:rsid w:val="00994144"/>
    <w:rsid w:val="009A1CD9"/>
    <w:rsid w:val="009A2324"/>
    <w:rsid w:val="009A3A77"/>
    <w:rsid w:val="009A3EF3"/>
    <w:rsid w:val="009A5ED6"/>
    <w:rsid w:val="009B159E"/>
    <w:rsid w:val="009B228C"/>
    <w:rsid w:val="009C0096"/>
    <w:rsid w:val="009C068E"/>
    <w:rsid w:val="009C3682"/>
    <w:rsid w:val="009C63D8"/>
    <w:rsid w:val="009C6708"/>
    <w:rsid w:val="009D4133"/>
    <w:rsid w:val="009D6764"/>
    <w:rsid w:val="009D6AEA"/>
    <w:rsid w:val="009E5185"/>
    <w:rsid w:val="009E5F55"/>
    <w:rsid w:val="009E67B2"/>
    <w:rsid w:val="009F0D80"/>
    <w:rsid w:val="009F122E"/>
    <w:rsid w:val="009F5846"/>
    <w:rsid w:val="009F5DC6"/>
    <w:rsid w:val="009F6FCD"/>
    <w:rsid w:val="00A004CA"/>
    <w:rsid w:val="00A01D7C"/>
    <w:rsid w:val="00A025E1"/>
    <w:rsid w:val="00A067F6"/>
    <w:rsid w:val="00A1178C"/>
    <w:rsid w:val="00A13B5C"/>
    <w:rsid w:val="00A14D49"/>
    <w:rsid w:val="00A16D4A"/>
    <w:rsid w:val="00A16DFA"/>
    <w:rsid w:val="00A2138E"/>
    <w:rsid w:val="00A2149A"/>
    <w:rsid w:val="00A22B67"/>
    <w:rsid w:val="00A2600F"/>
    <w:rsid w:val="00A269ED"/>
    <w:rsid w:val="00A3224D"/>
    <w:rsid w:val="00A3344A"/>
    <w:rsid w:val="00A35E0F"/>
    <w:rsid w:val="00A36171"/>
    <w:rsid w:val="00A377FB"/>
    <w:rsid w:val="00A4030A"/>
    <w:rsid w:val="00A40D1A"/>
    <w:rsid w:val="00A415C0"/>
    <w:rsid w:val="00A43648"/>
    <w:rsid w:val="00A45218"/>
    <w:rsid w:val="00A507D3"/>
    <w:rsid w:val="00A50C56"/>
    <w:rsid w:val="00A55FC0"/>
    <w:rsid w:val="00A62BF9"/>
    <w:rsid w:val="00A64F8E"/>
    <w:rsid w:val="00A67C25"/>
    <w:rsid w:val="00A71299"/>
    <w:rsid w:val="00A726A5"/>
    <w:rsid w:val="00A75868"/>
    <w:rsid w:val="00A76C1F"/>
    <w:rsid w:val="00A77073"/>
    <w:rsid w:val="00A8002A"/>
    <w:rsid w:val="00A80EA1"/>
    <w:rsid w:val="00A813D8"/>
    <w:rsid w:val="00A85E64"/>
    <w:rsid w:val="00A877E5"/>
    <w:rsid w:val="00A87E21"/>
    <w:rsid w:val="00A925FF"/>
    <w:rsid w:val="00A955EB"/>
    <w:rsid w:val="00A95CC8"/>
    <w:rsid w:val="00A9765A"/>
    <w:rsid w:val="00A97C0B"/>
    <w:rsid w:val="00A97DE4"/>
    <w:rsid w:val="00AA1972"/>
    <w:rsid w:val="00AA1D87"/>
    <w:rsid w:val="00AA1DDE"/>
    <w:rsid w:val="00AA5929"/>
    <w:rsid w:val="00AA704F"/>
    <w:rsid w:val="00AB09BC"/>
    <w:rsid w:val="00AB3AB7"/>
    <w:rsid w:val="00AB58C9"/>
    <w:rsid w:val="00AC3CF0"/>
    <w:rsid w:val="00AC42FD"/>
    <w:rsid w:val="00AC6B2C"/>
    <w:rsid w:val="00AD4868"/>
    <w:rsid w:val="00AD4C0E"/>
    <w:rsid w:val="00AD4CCC"/>
    <w:rsid w:val="00AE19FE"/>
    <w:rsid w:val="00AE2499"/>
    <w:rsid w:val="00AE4A47"/>
    <w:rsid w:val="00AE566D"/>
    <w:rsid w:val="00AE612B"/>
    <w:rsid w:val="00AE6E9A"/>
    <w:rsid w:val="00AE7273"/>
    <w:rsid w:val="00AE79A4"/>
    <w:rsid w:val="00AF015A"/>
    <w:rsid w:val="00AF2719"/>
    <w:rsid w:val="00AF4310"/>
    <w:rsid w:val="00AF446D"/>
    <w:rsid w:val="00AF5599"/>
    <w:rsid w:val="00AF5606"/>
    <w:rsid w:val="00AF6401"/>
    <w:rsid w:val="00B0023A"/>
    <w:rsid w:val="00B0173F"/>
    <w:rsid w:val="00B01EC6"/>
    <w:rsid w:val="00B02CA6"/>
    <w:rsid w:val="00B03946"/>
    <w:rsid w:val="00B05EE7"/>
    <w:rsid w:val="00B1407A"/>
    <w:rsid w:val="00B14B90"/>
    <w:rsid w:val="00B205A6"/>
    <w:rsid w:val="00B20EEB"/>
    <w:rsid w:val="00B235FC"/>
    <w:rsid w:val="00B26854"/>
    <w:rsid w:val="00B26B3E"/>
    <w:rsid w:val="00B2780F"/>
    <w:rsid w:val="00B3084A"/>
    <w:rsid w:val="00B31D68"/>
    <w:rsid w:val="00B33796"/>
    <w:rsid w:val="00B349C3"/>
    <w:rsid w:val="00B36CDD"/>
    <w:rsid w:val="00B36F0F"/>
    <w:rsid w:val="00B375A8"/>
    <w:rsid w:val="00B403B6"/>
    <w:rsid w:val="00B430E6"/>
    <w:rsid w:val="00B443F0"/>
    <w:rsid w:val="00B45223"/>
    <w:rsid w:val="00B4539C"/>
    <w:rsid w:val="00B5244F"/>
    <w:rsid w:val="00B53E72"/>
    <w:rsid w:val="00B56478"/>
    <w:rsid w:val="00B6138C"/>
    <w:rsid w:val="00B6246D"/>
    <w:rsid w:val="00B65B16"/>
    <w:rsid w:val="00B67024"/>
    <w:rsid w:val="00B72A6F"/>
    <w:rsid w:val="00B7323A"/>
    <w:rsid w:val="00B743C4"/>
    <w:rsid w:val="00B758DF"/>
    <w:rsid w:val="00B7603B"/>
    <w:rsid w:val="00B80189"/>
    <w:rsid w:val="00B80A9D"/>
    <w:rsid w:val="00B85D51"/>
    <w:rsid w:val="00B86196"/>
    <w:rsid w:val="00B86C1C"/>
    <w:rsid w:val="00B90DCB"/>
    <w:rsid w:val="00B9279A"/>
    <w:rsid w:val="00B92CC7"/>
    <w:rsid w:val="00BA3B82"/>
    <w:rsid w:val="00BA67E9"/>
    <w:rsid w:val="00BA6EF7"/>
    <w:rsid w:val="00BA77D5"/>
    <w:rsid w:val="00BB054B"/>
    <w:rsid w:val="00BB0BC6"/>
    <w:rsid w:val="00BB15BF"/>
    <w:rsid w:val="00BB34A8"/>
    <w:rsid w:val="00BB57E1"/>
    <w:rsid w:val="00BB5D9B"/>
    <w:rsid w:val="00BB5FC9"/>
    <w:rsid w:val="00BB6FA6"/>
    <w:rsid w:val="00BB77F9"/>
    <w:rsid w:val="00BB7AD1"/>
    <w:rsid w:val="00BB7E14"/>
    <w:rsid w:val="00BC33B7"/>
    <w:rsid w:val="00BC70AD"/>
    <w:rsid w:val="00BC770F"/>
    <w:rsid w:val="00BD0B3A"/>
    <w:rsid w:val="00BD25D1"/>
    <w:rsid w:val="00BD6504"/>
    <w:rsid w:val="00BD6979"/>
    <w:rsid w:val="00BE3452"/>
    <w:rsid w:val="00BE6AFF"/>
    <w:rsid w:val="00BE7CAD"/>
    <w:rsid w:val="00BF1A1B"/>
    <w:rsid w:val="00BF34AC"/>
    <w:rsid w:val="00BF3B81"/>
    <w:rsid w:val="00BF4747"/>
    <w:rsid w:val="00BF486A"/>
    <w:rsid w:val="00BF5888"/>
    <w:rsid w:val="00BF67F1"/>
    <w:rsid w:val="00BF7F07"/>
    <w:rsid w:val="00C0036F"/>
    <w:rsid w:val="00C07510"/>
    <w:rsid w:val="00C07B1A"/>
    <w:rsid w:val="00C100FB"/>
    <w:rsid w:val="00C10BA7"/>
    <w:rsid w:val="00C110DE"/>
    <w:rsid w:val="00C14E9F"/>
    <w:rsid w:val="00C15F33"/>
    <w:rsid w:val="00C17746"/>
    <w:rsid w:val="00C22319"/>
    <w:rsid w:val="00C22377"/>
    <w:rsid w:val="00C226EC"/>
    <w:rsid w:val="00C23FD0"/>
    <w:rsid w:val="00C25152"/>
    <w:rsid w:val="00C264D9"/>
    <w:rsid w:val="00C32DDE"/>
    <w:rsid w:val="00C3447A"/>
    <w:rsid w:val="00C35154"/>
    <w:rsid w:val="00C357A7"/>
    <w:rsid w:val="00C40060"/>
    <w:rsid w:val="00C40D90"/>
    <w:rsid w:val="00C4147F"/>
    <w:rsid w:val="00C41B68"/>
    <w:rsid w:val="00C4412D"/>
    <w:rsid w:val="00C477B3"/>
    <w:rsid w:val="00C52425"/>
    <w:rsid w:val="00C534AC"/>
    <w:rsid w:val="00C54F76"/>
    <w:rsid w:val="00C55E26"/>
    <w:rsid w:val="00C56139"/>
    <w:rsid w:val="00C563CC"/>
    <w:rsid w:val="00C56F4D"/>
    <w:rsid w:val="00C60913"/>
    <w:rsid w:val="00C63BC3"/>
    <w:rsid w:val="00C717EA"/>
    <w:rsid w:val="00C72399"/>
    <w:rsid w:val="00C743A5"/>
    <w:rsid w:val="00C746ED"/>
    <w:rsid w:val="00C74862"/>
    <w:rsid w:val="00C76A25"/>
    <w:rsid w:val="00C77F9D"/>
    <w:rsid w:val="00C80C8F"/>
    <w:rsid w:val="00C80D47"/>
    <w:rsid w:val="00C826F2"/>
    <w:rsid w:val="00C849E5"/>
    <w:rsid w:val="00C903BE"/>
    <w:rsid w:val="00C90656"/>
    <w:rsid w:val="00C906CB"/>
    <w:rsid w:val="00C921D5"/>
    <w:rsid w:val="00C92EB7"/>
    <w:rsid w:val="00C932EF"/>
    <w:rsid w:val="00C94C73"/>
    <w:rsid w:val="00C95AB1"/>
    <w:rsid w:val="00C96A0E"/>
    <w:rsid w:val="00CA2E8A"/>
    <w:rsid w:val="00CA4185"/>
    <w:rsid w:val="00CA63B5"/>
    <w:rsid w:val="00CB10D4"/>
    <w:rsid w:val="00CC0D27"/>
    <w:rsid w:val="00CC3651"/>
    <w:rsid w:val="00CC44E7"/>
    <w:rsid w:val="00CC4860"/>
    <w:rsid w:val="00CC65AF"/>
    <w:rsid w:val="00CC66AF"/>
    <w:rsid w:val="00CC7F92"/>
    <w:rsid w:val="00CD0AEC"/>
    <w:rsid w:val="00CD106E"/>
    <w:rsid w:val="00CD14B2"/>
    <w:rsid w:val="00CD1737"/>
    <w:rsid w:val="00CD1B5E"/>
    <w:rsid w:val="00CD376F"/>
    <w:rsid w:val="00CD3DB7"/>
    <w:rsid w:val="00CD7610"/>
    <w:rsid w:val="00CD7B08"/>
    <w:rsid w:val="00CE02C1"/>
    <w:rsid w:val="00CE038E"/>
    <w:rsid w:val="00CE08F1"/>
    <w:rsid w:val="00CE27FA"/>
    <w:rsid w:val="00CE3614"/>
    <w:rsid w:val="00CE569D"/>
    <w:rsid w:val="00CE6E13"/>
    <w:rsid w:val="00CF08AD"/>
    <w:rsid w:val="00CF0AE6"/>
    <w:rsid w:val="00CF201B"/>
    <w:rsid w:val="00CF4207"/>
    <w:rsid w:val="00CF5F02"/>
    <w:rsid w:val="00CF665A"/>
    <w:rsid w:val="00CF748A"/>
    <w:rsid w:val="00CF79BF"/>
    <w:rsid w:val="00D0154E"/>
    <w:rsid w:val="00D01DF4"/>
    <w:rsid w:val="00D05B62"/>
    <w:rsid w:val="00D10CE4"/>
    <w:rsid w:val="00D1310D"/>
    <w:rsid w:val="00D131F1"/>
    <w:rsid w:val="00D153F2"/>
    <w:rsid w:val="00D15F50"/>
    <w:rsid w:val="00D1626B"/>
    <w:rsid w:val="00D1640F"/>
    <w:rsid w:val="00D16F50"/>
    <w:rsid w:val="00D17397"/>
    <w:rsid w:val="00D21044"/>
    <w:rsid w:val="00D2127D"/>
    <w:rsid w:val="00D222F6"/>
    <w:rsid w:val="00D2332C"/>
    <w:rsid w:val="00D23973"/>
    <w:rsid w:val="00D24432"/>
    <w:rsid w:val="00D244A9"/>
    <w:rsid w:val="00D26E42"/>
    <w:rsid w:val="00D27D9F"/>
    <w:rsid w:val="00D32B84"/>
    <w:rsid w:val="00D34735"/>
    <w:rsid w:val="00D34E31"/>
    <w:rsid w:val="00D40559"/>
    <w:rsid w:val="00D405C2"/>
    <w:rsid w:val="00D40FB8"/>
    <w:rsid w:val="00D4594C"/>
    <w:rsid w:val="00D50FCF"/>
    <w:rsid w:val="00D5269A"/>
    <w:rsid w:val="00D52F8D"/>
    <w:rsid w:val="00D54B47"/>
    <w:rsid w:val="00D5537F"/>
    <w:rsid w:val="00D56301"/>
    <w:rsid w:val="00D5680B"/>
    <w:rsid w:val="00D5704F"/>
    <w:rsid w:val="00D60E33"/>
    <w:rsid w:val="00D63691"/>
    <w:rsid w:val="00D6483E"/>
    <w:rsid w:val="00D64E7B"/>
    <w:rsid w:val="00D65B5B"/>
    <w:rsid w:val="00D66C93"/>
    <w:rsid w:val="00D72169"/>
    <w:rsid w:val="00D737EF"/>
    <w:rsid w:val="00D74908"/>
    <w:rsid w:val="00D754D6"/>
    <w:rsid w:val="00D840E8"/>
    <w:rsid w:val="00D85945"/>
    <w:rsid w:val="00D87329"/>
    <w:rsid w:val="00D9013A"/>
    <w:rsid w:val="00D91F36"/>
    <w:rsid w:val="00D93284"/>
    <w:rsid w:val="00D93F96"/>
    <w:rsid w:val="00D95FCA"/>
    <w:rsid w:val="00D96EE5"/>
    <w:rsid w:val="00DA02C7"/>
    <w:rsid w:val="00DA22BF"/>
    <w:rsid w:val="00DA5E90"/>
    <w:rsid w:val="00DA7D5E"/>
    <w:rsid w:val="00DB1274"/>
    <w:rsid w:val="00DB13AB"/>
    <w:rsid w:val="00DB2D92"/>
    <w:rsid w:val="00DB57B3"/>
    <w:rsid w:val="00DC0A9E"/>
    <w:rsid w:val="00DC155E"/>
    <w:rsid w:val="00DC2D98"/>
    <w:rsid w:val="00DC35FA"/>
    <w:rsid w:val="00DC3642"/>
    <w:rsid w:val="00DC6705"/>
    <w:rsid w:val="00DD0FD7"/>
    <w:rsid w:val="00DD35CA"/>
    <w:rsid w:val="00DD3C4C"/>
    <w:rsid w:val="00DD58AC"/>
    <w:rsid w:val="00DD6FDE"/>
    <w:rsid w:val="00DD751E"/>
    <w:rsid w:val="00DE058B"/>
    <w:rsid w:val="00DE35B7"/>
    <w:rsid w:val="00DE7242"/>
    <w:rsid w:val="00DE7C52"/>
    <w:rsid w:val="00DF2E32"/>
    <w:rsid w:val="00DF3FED"/>
    <w:rsid w:val="00E032AC"/>
    <w:rsid w:val="00E037B7"/>
    <w:rsid w:val="00E03D54"/>
    <w:rsid w:val="00E053E9"/>
    <w:rsid w:val="00E0543F"/>
    <w:rsid w:val="00E05864"/>
    <w:rsid w:val="00E0786E"/>
    <w:rsid w:val="00E07C37"/>
    <w:rsid w:val="00E102EA"/>
    <w:rsid w:val="00E111F0"/>
    <w:rsid w:val="00E120B5"/>
    <w:rsid w:val="00E129F4"/>
    <w:rsid w:val="00E14746"/>
    <w:rsid w:val="00E165F3"/>
    <w:rsid w:val="00E2108B"/>
    <w:rsid w:val="00E22BE0"/>
    <w:rsid w:val="00E22FD5"/>
    <w:rsid w:val="00E2519B"/>
    <w:rsid w:val="00E270B0"/>
    <w:rsid w:val="00E31EE3"/>
    <w:rsid w:val="00E32848"/>
    <w:rsid w:val="00E34766"/>
    <w:rsid w:val="00E34BC4"/>
    <w:rsid w:val="00E35153"/>
    <w:rsid w:val="00E368F3"/>
    <w:rsid w:val="00E36CA4"/>
    <w:rsid w:val="00E36D5F"/>
    <w:rsid w:val="00E46155"/>
    <w:rsid w:val="00E54CEA"/>
    <w:rsid w:val="00E56FE8"/>
    <w:rsid w:val="00E627BE"/>
    <w:rsid w:val="00E67A9F"/>
    <w:rsid w:val="00E70F23"/>
    <w:rsid w:val="00E70F3A"/>
    <w:rsid w:val="00E71C18"/>
    <w:rsid w:val="00E8082F"/>
    <w:rsid w:val="00E8094F"/>
    <w:rsid w:val="00E81D13"/>
    <w:rsid w:val="00E82817"/>
    <w:rsid w:val="00E86D56"/>
    <w:rsid w:val="00E87657"/>
    <w:rsid w:val="00E914F9"/>
    <w:rsid w:val="00E921FF"/>
    <w:rsid w:val="00E93DE2"/>
    <w:rsid w:val="00E97DD5"/>
    <w:rsid w:val="00EA189C"/>
    <w:rsid w:val="00EA797E"/>
    <w:rsid w:val="00EA7DD4"/>
    <w:rsid w:val="00EB1398"/>
    <w:rsid w:val="00EB1DB1"/>
    <w:rsid w:val="00EB4ED4"/>
    <w:rsid w:val="00EB79C8"/>
    <w:rsid w:val="00ED1DA5"/>
    <w:rsid w:val="00ED1E24"/>
    <w:rsid w:val="00ED24F1"/>
    <w:rsid w:val="00ED37E9"/>
    <w:rsid w:val="00ED38CF"/>
    <w:rsid w:val="00ED4E71"/>
    <w:rsid w:val="00ED4FEA"/>
    <w:rsid w:val="00ED54E6"/>
    <w:rsid w:val="00ED6DD5"/>
    <w:rsid w:val="00ED7E5B"/>
    <w:rsid w:val="00EE0750"/>
    <w:rsid w:val="00EE3DDC"/>
    <w:rsid w:val="00EE3E8E"/>
    <w:rsid w:val="00EE61B8"/>
    <w:rsid w:val="00EE622E"/>
    <w:rsid w:val="00EE6EB4"/>
    <w:rsid w:val="00EE740F"/>
    <w:rsid w:val="00EF0823"/>
    <w:rsid w:val="00EF2BDE"/>
    <w:rsid w:val="00EF319C"/>
    <w:rsid w:val="00EF4ABF"/>
    <w:rsid w:val="00EF4F2E"/>
    <w:rsid w:val="00EF5F14"/>
    <w:rsid w:val="00EF6EBC"/>
    <w:rsid w:val="00F04A7C"/>
    <w:rsid w:val="00F04B8B"/>
    <w:rsid w:val="00F05102"/>
    <w:rsid w:val="00F064BD"/>
    <w:rsid w:val="00F0792D"/>
    <w:rsid w:val="00F10EDC"/>
    <w:rsid w:val="00F11696"/>
    <w:rsid w:val="00F1625B"/>
    <w:rsid w:val="00F23BE7"/>
    <w:rsid w:val="00F27306"/>
    <w:rsid w:val="00F30E96"/>
    <w:rsid w:val="00F320E6"/>
    <w:rsid w:val="00F34D88"/>
    <w:rsid w:val="00F3779C"/>
    <w:rsid w:val="00F406B4"/>
    <w:rsid w:val="00F47405"/>
    <w:rsid w:val="00F55F53"/>
    <w:rsid w:val="00F575FB"/>
    <w:rsid w:val="00F6016D"/>
    <w:rsid w:val="00F6185B"/>
    <w:rsid w:val="00F61A52"/>
    <w:rsid w:val="00F62F66"/>
    <w:rsid w:val="00F6448D"/>
    <w:rsid w:val="00F65045"/>
    <w:rsid w:val="00F65C54"/>
    <w:rsid w:val="00F674A4"/>
    <w:rsid w:val="00F70B10"/>
    <w:rsid w:val="00F72AB8"/>
    <w:rsid w:val="00F764B6"/>
    <w:rsid w:val="00F76FC7"/>
    <w:rsid w:val="00F77828"/>
    <w:rsid w:val="00F81351"/>
    <w:rsid w:val="00F81982"/>
    <w:rsid w:val="00F81D48"/>
    <w:rsid w:val="00F82348"/>
    <w:rsid w:val="00F842FF"/>
    <w:rsid w:val="00F849BE"/>
    <w:rsid w:val="00F9021E"/>
    <w:rsid w:val="00F92340"/>
    <w:rsid w:val="00F951B5"/>
    <w:rsid w:val="00F96309"/>
    <w:rsid w:val="00F97E32"/>
    <w:rsid w:val="00FA01CB"/>
    <w:rsid w:val="00FA2DEB"/>
    <w:rsid w:val="00FA6D17"/>
    <w:rsid w:val="00FB0716"/>
    <w:rsid w:val="00FB0A98"/>
    <w:rsid w:val="00FB0DBF"/>
    <w:rsid w:val="00FB1210"/>
    <w:rsid w:val="00FB1980"/>
    <w:rsid w:val="00FB2F43"/>
    <w:rsid w:val="00FB5495"/>
    <w:rsid w:val="00FB569D"/>
    <w:rsid w:val="00FB5AF8"/>
    <w:rsid w:val="00FB7854"/>
    <w:rsid w:val="00FC1957"/>
    <w:rsid w:val="00FC49C5"/>
    <w:rsid w:val="00FC5130"/>
    <w:rsid w:val="00FC7DD2"/>
    <w:rsid w:val="00FD0C7C"/>
    <w:rsid w:val="00FD1659"/>
    <w:rsid w:val="00FD23BC"/>
    <w:rsid w:val="00FD47DC"/>
    <w:rsid w:val="00FD5EA9"/>
    <w:rsid w:val="00FD66AC"/>
    <w:rsid w:val="00FD7214"/>
    <w:rsid w:val="00FE0733"/>
    <w:rsid w:val="00FE1577"/>
    <w:rsid w:val="00FE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C2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6F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6FA6"/>
    <w:rPr>
      <w:rFonts w:ascii="Arial" w:hAnsi="Arial" w:cs="Arial"/>
      <w:b/>
      <w:bCs/>
      <w:color w:val="26282F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178C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ормальный (таблица)"/>
    <w:basedOn w:val="Normal"/>
    <w:next w:val="Normal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0">
    <w:name w:val="Цветовое выделение"/>
    <w:uiPriority w:val="99"/>
    <w:rsid w:val="00AE6E9A"/>
    <w:rPr>
      <w:b/>
      <w:bCs/>
      <w:color w:val="26282F"/>
    </w:rPr>
  </w:style>
  <w:style w:type="paragraph" w:customStyle="1" w:styleId="a1">
    <w:name w:val="Прижатый влево"/>
    <w:basedOn w:val="Normal"/>
    <w:next w:val="Normal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1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29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9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801</TotalTime>
  <Pages>8</Pages>
  <Words>1474</Words>
  <Characters>8408</Characters>
  <Application>Microsoft Office Outlook</Application>
  <DocSecurity>0</DocSecurity>
  <Lines>0</Lines>
  <Paragraphs>0</Paragraphs>
  <ScaleCrop>false</ScaleCrop>
  <Company>ФУ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Волощук</cp:lastModifiedBy>
  <cp:revision>446</cp:revision>
  <cp:lastPrinted>2019-11-21T06:40:00Z</cp:lastPrinted>
  <dcterms:created xsi:type="dcterms:W3CDTF">2016-10-24T06:20:00Z</dcterms:created>
  <dcterms:modified xsi:type="dcterms:W3CDTF">2019-12-18T08:02:00Z</dcterms:modified>
</cp:coreProperties>
</file>